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1337310</wp:posOffset>
                </wp:positionV>
                <wp:extent cx="5753100" cy="1145540"/>
                <wp:effectExtent l="4445" t="4445" r="14605" b="1206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861060" y="2277745"/>
                          <a:ext cx="5753100" cy="1145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Linux操作系统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下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网迅卡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n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gbe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驱动安装方法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65pt;margin-top:105.3pt;height:90.2pt;width:453pt;z-index:251661312;mso-width-relative:page;mso-height-relative:page;" fillcolor="#FFFFFF [3201]" filled="t" stroked="t" coordsize="21600,21600" o:gfxdata="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BYAAABkcnMvUEsBAhQA&#10;FAAAAAgAh07iQB7dGu3YAAAACwEAAA8AAAAAAAAAAQAgAAAAOAAAAGRycy9kb3ducmV2LnhtbFBL&#10;AQIUABQAAAAIAIdO4kAVmTI1UgIAAIkEAAAOAAAAAAAAAAEAIAAAAD0BAABkcnMvZTJvRG9jLnht&#10;bFBLBQYAAAAABgAGAFkBAAAB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Linux操作系统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下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网迅卡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n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gbe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驱动安装方法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true" noChangeArrowheads="true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"_Toc170214288" </w:instrText>
          </w:r>
          <w:r>
            <w:fldChar w:fldCharType="separate"/>
          </w:r>
          <w:r>
            <w:rPr>
              <w:rStyle w:val="15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操作注意事项</w:t>
          </w:r>
          <w:r>
            <w:tab/>
          </w:r>
          <w:r>
            <w:fldChar w:fldCharType="begin"/>
          </w:r>
          <w:r>
            <w:instrText xml:space="preserve"> PAGEREF _Toc170214288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"_Toc170214289" </w:instrText>
          </w:r>
          <w:r>
            <w:fldChar w:fldCharType="separate"/>
          </w:r>
          <w:r>
            <w:rPr>
              <w:rStyle w:val="15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操作前准备</w:t>
          </w:r>
          <w:r>
            <w:tab/>
          </w:r>
          <w:r>
            <w:fldChar w:fldCharType="begin"/>
          </w:r>
          <w:r>
            <w:instrText xml:space="preserve"> PAGEREF _Toc170214289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"_Toc170214290" </w:instrText>
          </w:r>
          <w:r>
            <w:fldChar w:fldCharType="separate"/>
          </w:r>
          <w:r>
            <w:rPr>
              <w:rStyle w:val="15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驱动安装</w:t>
          </w:r>
          <w:r>
            <w:tab/>
          </w:r>
          <w:r>
            <w:fldChar w:fldCharType="begin"/>
          </w:r>
          <w:r>
            <w:instrText xml:space="preserve"> PAGEREF _Toc170214290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"_Toc170214291" </w:instrText>
          </w:r>
          <w:r>
            <w:fldChar w:fldCharType="separate"/>
          </w:r>
          <w:r>
            <w:rPr>
              <w:rStyle w:val="15"/>
            </w:rPr>
            <w:t>4.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驱动卸载</w:t>
          </w:r>
          <w:r>
            <w:tab/>
          </w:r>
          <w:r>
            <w:fldChar w:fldCharType="begin"/>
          </w:r>
          <w:r>
            <w:instrText xml:space="preserve"> PAGEREF _Toc170214291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"_Toc170214292" </w:instrText>
          </w:r>
          <w:r>
            <w:fldChar w:fldCharType="separate"/>
          </w:r>
          <w:r>
            <w:rPr>
              <w:rStyle w:val="15"/>
            </w:rPr>
            <w:t>附录</w:t>
          </w:r>
          <w:r>
            <w:tab/>
          </w:r>
          <w:r>
            <w:fldChar w:fldCharType="begin"/>
          </w:r>
          <w:r>
            <w:instrText xml:space="preserve"> PAGEREF _Toc170214292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  <w:spacing w:line="360" w:lineRule="auto"/>
      </w:pPr>
      <w:bookmarkStart w:id="0" w:name="_Toc170214288"/>
      <w:r>
        <w:rPr>
          <w:rFonts w:hint="eastAsia"/>
        </w:rPr>
        <w:t>操作注意事项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本驱动版本仅适用于</w:t>
      </w:r>
      <w:r>
        <w:rPr>
          <w:rFonts w:hint="eastAsia"/>
          <w:lang w:val="en-US" w:eastAsia="zh-CN"/>
        </w:rPr>
        <w:t>OpenEuler 22.03 LTS SP3</w:t>
      </w:r>
      <w:r>
        <w:rPr>
          <w:rFonts w:hint="eastAsia"/>
        </w:rPr>
        <w:t>（5.10.0-182.0.0.95.oe2203sp3.x86_64）操作系统安装使用，安装前</w:t>
      </w:r>
      <w:r>
        <w:rPr>
          <w:rFonts w:hint="eastAsia"/>
          <w:color w:val="FF0000"/>
        </w:rPr>
        <w:t>请务必先确认系统版本和内核版本一致再进行操作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驱动版本升级需要重启服务器生效。</w:t>
      </w:r>
      <w:bookmarkStart w:id="6" w:name="_GoBack"/>
      <w:bookmarkEnd w:id="6"/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本文展示的截图以CGSL</w:t>
      </w:r>
      <w:r>
        <w:t xml:space="preserve"> </w:t>
      </w:r>
      <w:r>
        <w:rPr>
          <w:rFonts w:hint="eastAsia"/>
        </w:rPr>
        <w:t>5.04</w:t>
      </w:r>
      <w:r>
        <w:t xml:space="preserve"> </w:t>
      </w:r>
      <w:r>
        <w:rPr>
          <w:rFonts w:hint="eastAsia"/>
        </w:rPr>
        <w:t>（</w:t>
      </w:r>
      <w:r>
        <w:t>3.10.0-693.21.1.el7.x86_64</w:t>
      </w:r>
      <w:r>
        <w:rPr>
          <w:rFonts w:hint="eastAsia"/>
        </w:rPr>
        <w:t>）操作系统升级</w:t>
      </w:r>
      <w:r>
        <w:rPr>
          <w:rFonts w:hint="eastAsia"/>
          <w:lang w:val="en-US" w:eastAsia="zh-CN"/>
        </w:rPr>
        <w:t>1.2.6</w:t>
      </w:r>
      <w:r>
        <w:rPr>
          <w:rFonts w:hint="eastAsia"/>
        </w:rPr>
        <w:t>版本驱动演示升级过程。</w:t>
      </w:r>
    </w:p>
    <w:p>
      <w:pPr>
        <w:pStyle w:val="2"/>
        <w:spacing w:line="360" w:lineRule="auto"/>
      </w:pPr>
      <w:bookmarkStart w:id="1" w:name="_Toc170214289"/>
      <w:r>
        <w:rPr>
          <w:rFonts w:hint="eastAsia"/>
        </w:rPr>
        <w:t>操作前准备</w:t>
      </w:r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检查当前操作系统内核。</w:t>
      </w:r>
      <w:r>
        <w:t xml:space="preserve"> </w:t>
      </w:r>
    </w:p>
    <w:p>
      <w:pPr>
        <w:snapToGrid w:val="0"/>
        <w:spacing w:line="240" w:lineRule="auto"/>
        <w:ind w:firstLine="420" w:firstLineChars="200"/>
        <w:jc w:val="both"/>
      </w:pPr>
      <w:r>
        <w:t>#uname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</w:t>
      </w:r>
      <w: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leftChars="200" w:firstLine="0" w:firstLineChars="0"/>
        <w:jc w:val="both"/>
        <w:textAlignment w:val="auto"/>
      </w:pPr>
      <w:r>
        <w:rPr>
          <w:rFonts w:hint="eastAsia"/>
          <w:lang w:val="en-US" w:eastAsia="zh-CN"/>
        </w:rPr>
        <w:t xml:space="preserve">                               </w:t>
      </w:r>
      <w:r>
        <w:drawing>
          <wp:inline distT="0" distB="0" distL="0" distR="0">
            <wp:extent cx="5274310" cy="198755"/>
            <wp:effectExtent l="0" t="0" r="2540" b="10795"/>
            <wp:docPr id="3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安装驱动前需要检查内核文件是否安装完全，如果</w:t>
      </w:r>
      <w:r>
        <w:rPr>
          <w:rFonts w:hint="eastAsia"/>
          <w:color w:val="FF0000"/>
        </w:rPr>
        <w:t>对应内核的</w:t>
      </w:r>
      <w:r>
        <w:rPr>
          <w:color w:val="FF0000"/>
        </w:rPr>
        <w:t>kernel-devel</w:t>
      </w:r>
      <w:r>
        <w:rPr>
          <w:rFonts w:hint="eastAsia"/>
        </w:rPr>
        <w:t>没有安装，需要安装后再升级驱动。可以通过配置y</w:t>
      </w:r>
      <w:r>
        <w:t>um</w:t>
      </w:r>
      <w:r>
        <w:rPr>
          <w:rFonts w:hint="eastAsia"/>
        </w:rPr>
        <w:t>源（见附录），通过yum逐一安装上。</w:t>
      </w:r>
    </w:p>
    <w:p>
      <w:pPr>
        <w:pStyle w:val="19"/>
        <w:tabs>
          <w:tab w:val="left" w:pos="420"/>
        </w:tabs>
        <w:spacing w:line="360" w:lineRule="auto"/>
      </w:pPr>
      <w:r>
        <w:rPr>
          <w:rFonts w:hint="eastAsia"/>
        </w:rPr>
        <w:t>#</w:t>
      </w:r>
      <w:r>
        <w:t>rpm -qa|grep kernel-devel-`uname -r`</w:t>
      </w:r>
    </w:p>
    <w:p>
      <w:pPr>
        <w:pStyle w:val="19"/>
        <w:tabs>
          <w:tab w:val="left" w:pos="420"/>
        </w:tabs>
        <w:spacing w:line="360" w:lineRule="auto"/>
      </w:pPr>
      <w:r>
        <w:drawing>
          <wp:inline distT="0" distB="0" distL="0" distR="0">
            <wp:extent cx="5274310" cy="236855"/>
            <wp:effectExtent l="0" t="0" r="2540" b="10795"/>
            <wp:docPr id="6" name="图片 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true"/>
                    </pic:cNvPicPr>
                  </pic:nvPicPr>
                  <pic:blipFill>
                    <a:blip r:embed="rId9"/>
                    <a:srcRect b="5199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查询当前驱动版本。</w:t>
      </w:r>
    </w:p>
    <w:p>
      <w:pPr>
        <w:adjustRightInd w:val="0"/>
        <w:snapToGrid w:val="0"/>
        <w:spacing w:line="360" w:lineRule="auto"/>
        <w:ind w:firstLine="420" w:firstLineChars="200"/>
      </w:pPr>
      <w:r>
        <w:t>#modinfo ngbe|grep -i version</w:t>
      </w:r>
    </w:p>
    <w:p>
      <w:pPr>
        <w:pStyle w:val="19"/>
        <w:spacing w:line="360" w:lineRule="auto"/>
      </w:pPr>
      <w:r>
        <w:drawing>
          <wp:inline distT="0" distB="0" distL="0" distR="0">
            <wp:extent cx="5274310" cy="338455"/>
            <wp:effectExtent l="0" t="0" r="2540" b="4445"/>
            <wp:docPr id="19" name="图片 19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备份initramfs文件。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#cp -rf /boot/initramfs-`uname -r`.img /boot/initramfs-`uname -r`_back.img</w:t>
      </w:r>
    </w:p>
    <w:p>
      <w:pPr>
        <w:pStyle w:val="2"/>
        <w:spacing w:line="360" w:lineRule="auto"/>
      </w:pPr>
      <w:bookmarkStart w:id="2" w:name="_Toc170214290"/>
      <w:r>
        <w:rPr>
          <w:rFonts w:hint="eastAsia"/>
        </w:rPr>
        <w:t>驱动安装</w:t>
      </w:r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驱动包解压后，将驱动文件</w:t>
      </w:r>
      <w:r>
        <w:t>ngbe-&lt;x.x.x&gt;.x86_64.rpm</w:t>
      </w:r>
      <w:r>
        <w:rPr>
          <w:rFonts w:hint="eastAsia"/>
        </w:rPr>
        <w:t>上传到服务器操作系统，如/hom</w:t>
      </w:r>
      <w:r>
        <w:t>e/tecs</w:t>
      </w:r>
      <w:r>
        <w:rPr>
          <w:rFonts w:hint="eastAsia"/>
        </w:rPr>
        <w:t>目录下</w:t>
      </w:r>
      <w:r>
        <w:t>，</w:t>
      </w:r>
      <w:r>
        <w:rPr>
          <w:rFonts w:hint="eastAsia"/>
        </w:rPr>
        <w:t>root用户下执行驱动安装命令</w:t>
      </w:r>
      <w:r>
        <w:rPr>
          <w:rFonts w:hint="eastAsia"/>
          <w:lang w:eastAsia="zh-CN"/>
        </w:rPr>
        <w:t>。</w:t>
      </w:r>
    </w:p>
    <w:p>
      <w:pPr>
        <w:pStyle w:val="19"/>
        <w:spacing w:line="360" w:lineRule="auto"/>
        <w:ind w:left="0" w:leftChars="0" w:firstLine="420" w:firstLineChars="200"/>
      </w:pPr>
      <w:r>
        <w:t>#</w:t>
      </w:r>
      <w:r>
        <w:rPr>
          <w:rFonts w:hint="eastAsia"/>
        </w:rPr>
        <w:t>c</w:t>
      </w:r>
      <w:r>
        <w:t>d /home/tecs</w:t>
      </w:r>
    </w:p>
    <w:p>
      <w:pPr>
        <w:spacing w:line="360" w:lineRule="auto"/>
        <w:ind w:firstLine="420" w:firstLineChars="200"/>
        <w:jc w:val="left"/>
      </w:pPr>
      <w:r>
        <w:t>#rpm -Uvh ngbe-&lt;x.x.x&gt;.x86_64.rpm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</w:pPr>
      <w:r>
        <w:drawing>
          <wp:inline distT="0" distB="0" distL="0" distR="0">
            <wp:extent cx="5274310" cy="637540"/>
            <wp:effectExtent l="0" t="0" r="2540" b="0"/>
            <wp:docPr id="7" name="图片 7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重启系统</w:t>
      </w:r>
    </w:p>
    <w:p>
      <w:pPr>
        <w:pStyle w:val="19"/>
        <w:spacing w:line="360" w:lineRule="auto"/>
      </w:pPr>
      <w:r>
        <w:rPr>
          <w:rFonts w:hint="eastAsia"/>
        </w:rPr>
        <w:t>#</w:t>
      </w:r>
      <w:r>
        <w:t>reboot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系统重新启动后，查询驱动版本。</w:t>
      </w:r>
    </w:p>
    <w:p>
      <w:pPr>
        <w:spacing w:line="360" w:lineRule="auto"/>
        <w:ind w:firstLine="420" w:firstLineChars="200"/>
      </w:pPr>
      <w:r>
        <w:t>#modinfo ngbe |grep -i version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</w:pPr>
      <w:r>
        <w:drawing>
          <wp:inline distT="0" distB="0" distL="0" distR="0">
            <wp:extent cx="5274310" cy="629285"/>
            <wp:effectExtent l="0" t="0" r="2540" b="0"/>
            <wp:docPr id="8" name="图片 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</w:pPr>
      <w:bookmarkStart w:id="3" w:name="_Toc170214291"/>
      <w:r>
        <w:rPr>
          <w:rFonts w:hint="eastAsia"/>
        </w:rPr>
        <w:t>驱动卸载</w:t>
      </w:r>
      <w:bookmarkEnd w:id="3"/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查询安装的驱动包名称</w:t>
      </w:r>
    </w:p>
    <w:p>
      <w:pPr>
        <w:spacing w:line="360" w:lineRule="auto"/>
        <w:ind w:firstLine="420" w:firstLineChars="20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r>
        <w:t>qa|grep ngbe</w:t>
      </w:r>
    </w:p>
    <w:p>
      <w:r>
        <w:rPr>
          <w:rFonts w:hint="eastAsia"/>
          <w:lang w:val="en-US" w:eastAsia="zh-CN"/>
        </w:rPr>
        <w:t xml:space="preserve">    </w:t>
      </w:r>
      <w:r>
        <w:drawing>
          <wp:inline distT="0" distB="0" distL="0" distR="0">
            <wp:extent cx="4404360" cy="320040"/>
            <wp:effectExtent l="0" t="0" r="0" b="3810"/>
            <wp:docPr id="9" name="图片 9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4742" cy="32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执行卸载命令</w:t>
      </w:r>
    </w:p>
    <w:p>
      <w:pPr>
        <w:pStyle w:val="19"/>
        <w:spacing w:line="360" w:lineRule="auto"/>
      </w:pPr>
      <w:r>
        <w:rPr>
          <w:rFonts w:hint="eastAsia"/>
        </w:rPr>
        <w:t>#</w:t>
      </w:r>
      <w:r>
        <w:t>rpm -e ngbe-&lt;x.x.x&gt;.x86_64</w:t>
      </w:r>
    </w:p>
    <w:p>
      <w:pPr>
        <w:pStyle w:val="19"/>
        <w:spacing w:line="360" w:lineRule="auto"/>
      </w:pPr>
      <w:r>
        <w:drawing>
          <wp:inline distT="0" distB="0" distL="0" distR="0">
            <wp:extent cx="5274310" cy="371475"/>
            <wp:effectExtent l="0" t="0" r="2540" b="9525"/>
            <wp:docPr id="10" name="图片 1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true"/>
                    </pic:cNvPicPr>
                  </pic:nvPicPr>
                  <pic:blipFill>
                    <a:blip r:embed="rId14"/>
                    <a:srcRect r="-739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textAlignment w:val="auto"/>
      </w:pP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重启操作系统</w:t>
      </w:r>
    </w:p>
    <w:p>
      <w:pPr>
        <w:spacing w:line="360" w:lineRule="auto"/>
        <w:ind w:firstLine="420" w:firstLineChars="200"/>
      </w:pPr>
      <w:r>
        <w:t>#reboot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</w:pPr>
      <w:r>
        <w:rPr>
          <w:rFonts w:hint="eastAsia"/>
        </w:rPr>
        <w:t>系统重新启动后，查询驱动是否已卸载。</w:t>
      </w:r>
    </w:p>
    <w:p>
      <w:pPr>
        <w:spacing w:line="360" w:lineRule="auto"/>
        <w:ind w:firstLine="420" w:firstLineChars="200"/>
      </w:pPr>
      <w:r>
        <w:t xml:space="preserve">#modinfo </w:t>
      </w:r>
      <w:r>
        <w:rPr>
          <w:rFonts w:hint="eastAsia"/>
        </w:rPr>
        <w:t>ngbe</w:t>
      </w:r>
      <w:r>
        <w:t xml:space="preserve"> |grep -i version</w:t>
      </w:r>
    </w:p>
    <w:p>
      <w:pPr>
        <w:pStyle w:val="19"/>
        <w:spacing w:line="360" w:lineRule="auto"/>
      </w:pPr>
      <w:r>
        <w:drawing>
          <wp:inline distT="0" distB="0" distL="0" distR="0">
            <wp:extent cx="5274310" cy="338455"/>
            <wp:effectExtent l="0" t="0" r="2540" b="4445"/>
            <wp:docPr id="17" name="图片 17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spacing w:line="360" w:lineRule="auto"/>
        <w:ind w:left="432" w:hanging="432"/>
      </w:pPr>
      <w:bookmarkStart w:id="4" w:name="_Toc170214292"/>
      <w:bookmarkStart w:id="5" w:name="_Toc168069840"/>
      <w:r>
        <w:rPr>
          <w:rFonts w:hint="eastAsia"/>
        </w:rPr>
        <w:t>附录</w:t>
      </w:r>
      <w:bookmarkEnd w:id="4"/>
      <w:bookmarkEnd w:id="5"/>
    </w:p>
    <w:p>
      <w:pPr>
        <w:spacing w:line="360" w:lineRule="auto"/>
      </w:pPr>
      <w:r>
        <w:rPr>
          <w:rFonts w:hint="eastAsia"/>
        </w:rPr>
        <w:t>配置</w:t>
      </w:r>
      <w:r>
        <w:t>yum</w:t>
      </w:r>
      <w:r>
        <w:rPr>
          <w:rFonts w:hint="eastAsia"/>
        </w:rPr>
        <w:t>源：</w:t>
      </w:r>
    </w:p>
    <w:p>
      <w:pPr>
        <w:pStyle w:val="19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以redhat8.X、redhat7.X为例，配置yum源步骤如下：</w:t>
      </w:r>
    </w:p>
    <w:p>
      <w:pPr>
        <w:pStyle w:val="19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redhat8.X挂载配置源文件编写：</w:t>
      </w:r>
    </w:p>
    <w:p>
      <w:pPr>
        <w:spacing w:line="360" w:lineRule="auto"/>
      </w:pPr>
      <w:r>
        <w:rPr>
          <w:rFonts w:hint="eastAsia"/>
        </w:rPr>
        <w:t>以rhel-8.3-x86_64-dvd-Hygon-v8.iso为例，将rhel-8.3-x86_64-dvd-Hygon-v8.iso文件上传至 /home 目录：</w:t>
      </w:r>
    </w:p>
    <w:p>
      <w:pPr>
        <w:spacing w:line="360" w:lineRule="auto"/>
        <w:ind w:firstLine="210" w:firstLineChars="100"/>
      </w:pPr>
      <w:r>
        <w:t># cd /home</w:t>
      </w:r>
    </w:p>
    <w:p>
      <w:pPr>
        <w:spacing w:line="360" w:lineRule="auto"/>
        <w:ind w:firstLine="210" w:firstLineChars="100"/>
      </w:pPr>
      <w:r>
        <w:rPr>
          <w:rFonts w:hint="eastAsia"/>
        </w:rPr>
        <w:t># mkdir /mnt/（在home目录下新建mnt目录）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# mount /home/rhel-8.3-x86_64-dvd-Hygon-v8.iso /mnt/（在上一步的目录下挂载操作系统的镜像文件）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# cd /etc/yum.repos.d/（进入yum.repo.d目录）</w:t>
      </w:r>
    </w:p>
    <w:p>
      <w:pPr>
        <w:spacing w:line="360" w:lineRule="auto"/>
      </w:pPr>
      <w:r>
        <w:rPr>
          <w:rFonts w:hint="eastAsia"/>
        </w:rPr>
        <w:t>先将其余repo文件移动到其它目录：</w:t>
      </w:r>
    </w:p>
    <w:p>
      <w:pPr>
        <w:spacing w:line="360" w:lineRule="auto"/>
        <w:ind w:firstLine="210" w:firstLineChars="100"/>
      </w:pPr>
      <w:r>
        <w:t># mkdir bak</w:t>
      </w:r>
    </w:p>
    <w:p>
      <w:pPr>
        <w:spacing w:line="360" w:lineRule="auto"/>
        <w:ind w:firstLine="210" w:firstLineChars="100"/>
      </w:pPr>
      <w:r>
        <w:t># mv *.repo bak</w:t>
      </w:r>
    </w:p>
    <w:p>
      <w:pPr>
        <w:spacing w:line="360" w:lineRule="auto"/>
      </w:pPr>
      <w:r>
        <w:rPr>
          <w:rFonts w:hint="eastAsia"/>
        </w:rPr>
        <w:t>再新建并编辑文件redhat.repo：</w:t>
      </w:r>
    </w:p>
    <w:p>
      <w:pPr>
        <w:spacing w:line="360" w:lineRule="auto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#</w:t>
      </w:r>
      <w:r>
        <w:t xml:space="preserve"> </w:t>
      </w:r>
      <w:r>
        <w:rPr>
          <w:rFonts w:hint="eastAsia"/>
        </w:rPr>
        <w:t>t</w:t>
      </w:r>
      <w:r>
        <w:t>ouch redhat.repo</w:t>
      </w:r>
    </w:p>
    <w:p>
      <w:pPr>
        <w:spacing w:line="360" w:lineRule="auto"/>
        <w:ind w:firstLine="210" w:firstLineChars="100"/>
      </w:pPr>
      <w:r>
        <w:t># vi redhat.repo</w:t>
      </w:r>
    </w:p>
    <w:p>
      <w:pPr>
        <w:spacing w:line="360" w:lineRule="auto"/>
      </w:pPr>
      <w:r>
        <w:rPr>
          <w:rFonts w:hint="eastAsia"/>
        </w:rPr>
        <w:t>按i键开始编辑</w:t>
      </w:r>
    </w:p>
    <w:p>
      <w:pPr>
        <w:spacing w:line="360" w:lineRule="auto"/>
      </w:pPr>
      <w:r>
        <w:t>[redhat]</w:t>
      </w:r>
    </w:p>
    <w:p>
      <w:pPr>
        <w:spacing w:line="360" w:lineRule="auto"/>
      </w:pPr>
      <w:r>
        <w:t>name=redhat</w:t>
      </w:r>
    </w:p>
    <w:p>
      <w:pPr>
        <w:spacing w:line="360" w:lineRule="auto"/>
      </w:pPr>
      <w:r>
        <w:t>baseurl=file:///mnt/AppStream</w:t>
      </w:r>
    </w:p>
    <w:p>
      <w:pPr>
        <w:spacing w:line="360" w:lineRule="auto"/>
      </w:pPr>
      <w:r>
        <w:t>enabled=1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[rh1]</w:t>
      </w:r>
    </w:p>
    <w:p>
      <w:pPr>
        <w:spacing w:line="360" w:lineRule="auto"/>
      </w:pPr>
      <w:r>
        <w:t>name=rh1</w:t>
      </w:r>
    </w:p>
    <w:p>
      <w:pPr>
        <w:spacing w:line="360" w:lineRule="auto"/>
      </w:pPr>
      <w:r>
        <w:t>baseurl=file:///mnt/BaseOS</w:t>
      </w:r>
    </w:p>
    <w:p>
      <w:pPr>
        <w:spacing w:line="360" w:lineRule="auto"/>
      </w:pPr>
      <w:r>
        <w:t>enabled=1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rPr>
          <w:rFonts w:hint="eastAsia"/>
        </w:rPr>
        <w:t>按ESC退出编辑，依次输入:wq保存文件。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# yum install +依赖包</w:t>
      </w:r>
    </w:p>
    <w:p>
      <w:pPr>
        <w:spacing w:line="360" w:lineRule="auto"/>
      </w:pPr>
    </w:p>
    <w:p>
      <w:pPr>
        <w:pStyle w:val="19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redhat7.x挂载配置源文件编写：</w:t>
      </w:r>
    </w:p>
    <w:p>
      <w:pPr>
        <w:spacing w:line="360" w:lineRule="auto"/>
      </w:pPr>
      <w:r>
        <w:rPr>
          <w:rFonts w:hint="eastAsia"/>
        </w:rPr>
        <w:t>以</w:t>
      </w:r>
      <w:r>
        <w:t>CentOS-7.6_x64_Hygon.iso</w:t>
      </w:r>
      <w:r>
        <w:rPr>
          <w:rFonts w:hint="eastAsia"/>
        </w:rPr>
        <w:t>为例，将系统的镜像文件上传至 /home 目录：</w:t>
      </w:r>
    </w:p>
    <w:p>
      <w:pPr>
        <w:spacing w:line="360" w:lineRule="auto"/>
        <w:ind w:firstLine="210" w:firstLineChars="100"/>
      </w:pPr>
      <w:r>
        <w:rPr>
          <w:rFonts w:hint="eastAsia"/>
        </w:rPr>
        <w:t># mkdir /mnt/（在home目录下新建mnt目录）</w:t>
      </w:r>
    </w:p>
    <w:p>
      <w:pPr>
        <w:spacing w:line="360" w:lineRule="auto"/>
        <w:ind w:firstLine="210" w:firstLineChars="100"/>
      </w:pPr>
      <w:r>
        <w:t># mount /CentOS-7.6_x64_Hygon.iso /mnt/</w:t>
      </w:r>
    </w:p>
    <w:p>
      <w:pPr>
        <w:spacing w:line="360" w:lineRule="auto"/>
        <w:ind w:firstLine="210" w:firstLineChars="100"/>
      </w:pPr>
      <w:r>
        <w:t># cd /etc/yum.repos.d/</w:t>
      </w:r>
    </w:p>
    <w:p>
      <w:pPr>
        <w:spacing w:line="360" w:lineRule="auto"/>
      </w:pPr>
      <w:r>
        <w:rPr>
          <w:rFonts w:hint="eastAsia"/>
        </w:rPr>
        <w:t>先将其余repo文件移动到其它目录：</w:t>
      </w:r>
    </w:p>
    <w:p>
      <w:pPr>
        <w:spacing w:line="360" w:lineRule="auto"/>
        <w:ind w:firstLine="210" w:firstLineChars="100"/>
      </w:pPr>
      <w:r>
        <w:t># mkdir bak</w:t>
      </w:r>
    </w:p>
    <w:p>
      <w:pPr>
        <w:spacing w:line="360" w:lineRule="auto"/>
        <w:ind w:firstLine="210" w:firstLineChars="100"/>
      </w:pPr>
      <w:r>
        <w:t># mv *.repo bak</w:t>
      </w:r>
    </w:p>
    <w:p>
      <w:pPr>
        <w:spacing w:line="360" w:lineRule="auto"/>
      </w:pPr>
      <w:r>
        <w:rPr>
          <w:rFonts w:hint="eastAsia"/>
        </w:rPr>
        <w:t>再新建并编辑文件</w:t>
      </w:r>
      <w:r>
        <w:t>soft</w:t>
      </w:r>
      <w:r>
        <w:rPr>
          <w:rFonts w:hint="eastAsia"/>
        </w:rPr>
        <w:t>.repo：</w:t>
      </w:r>
    </w:p>
    <w:p>
      <w:pPr>
        <w:spacing w:line="360" w:lineRule="auto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#</w:t>
      </w:r>
      <w:r>
        <w:t xml:space="preserve"> </w:t>
      </w:r>
      <w:r>
        <w:rPr>
          <w:rFonts w:hint="eastAsia"/>
        </w:rPr>
        <w:t>t</w:t>
      </w:r>
      <w:r>
        <w:t>ouch soft.repo</w:t>
      </w:r>
    </w:p>
    <w:p>
      <w:pPr>
        <w:spacing w:line="360" w:lineRule="auto"/>
        <w:ind w:firstLine="210" w:firstLineChars="100"/>
      </w:pPr>
      <w:r>
        <w:t># vi soft.repo</w:t>
      </w:r>
    </w:p>
    <w:p>
      <w:pPr>
        <w:spacing w:line="360" w:lineRule="auto"/>
      </w:pPr>
      <w:r>
        <w:rPr>
          <w:rFonts w:hint="eastAsia"/>
        </w:rPr>
        <w:t>按i键开始编辑：</w:t>
      </w:r>
    </w:p>
    <w:p>
      <w:pPr>
        <w:spacing w:line="360" w:lineRule="auto"/>
      </w:pPr>
      <w:r>
        <w:t>[soft]</w:t>
      </w:r>
    </w:p>
    <w:p>
      <w:pPr>
        <w:spacing w:line="360" w:lineRule="auto"/>
      </w:pPr>
      <w:r>
        <w:t xml:space="preserve">name=soft             </w:t>
      </w:r>
    </w:p>
    <w:p>
      <w:pPr>
        <w:spacing w:line="360" w:lineRule="auto"/>
      </w:pPr>
      <w:r>
        <w:t xml:space="preserve">baseurl=file:///mnt/   </w:t>
      </w:r>
    </w:p>
    <w:p>
      <w:pPr>
        <w:spacing w:line="360" w:lineRule="auto"/>
      </w:pPr>
      <w:r>
        <w:t xml:space="preserve">enabled=1                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priority=1</w:t>
      </w:r>
    </w:p>
    <w:p>
      <w:pPr>
        <w:spacing w:line="360" w:lineRule="auto"/>
      </w:pPr>
      <w:r>
        <w:t>gpgkey = file:////etc/pki/rpm-gpg/RPM-GPG-KEY-redhat-release</w:t>
      </w:r>
    </w:p>
    <w:p>
      <w:pPr>
        <w:spacing w:line="360" w:lineRule="auto"/>
      </w:pPr>
      <w:r>
        <w:rPr>
          <w:rFonts w:hint="eastAsia"/>
        </w:rPr>
        <w:t>按ESC退出编辑，依次输入:wq保存文件</w:t>
      </w:r>
    </w:p>
    <w:p>
      <w:pPr>
        <w:pStyle w:val="19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安装补全包：</w:t>
      </w:r>
    </w:p>
    <w:p>
      <w:pPr>
        <w:spacing w:line="360" w:lineRule="auto"/>
        <w:ind w:firstLine="210" w:firstLineChars="100"/>
      </w:pPr>
      <w:r>
        <w:rPr>
          <w:rFonts w:hint="eastAsia"/>
        </w:rPr>
        <w:t>#yum install +依赖包（根据报错提示依次尝试安装）</w:t>
      </w:r>
    </w:p>
    <w:p>
      <w:pPr>
        <w:spacing w:line="360" w:lineRule="auto"/>
        <w:ind w:firstLine="210" w:firstLineChars="100"/>
      </w:pPr>
      <w:r>
        <w:t>#yum install kernel-devel-`uname -r`</w:t>
      </w:r>
    </w:p>
    <w:p>
      <w:pPr>
        <w:spacing w:line="360" w:lineRule="auto"/>
        <w:ind w:firstLine="210" w:firstLineChars="100"/>
      </w:pPr>
      <w:r>
        <w:t>#yum install kernel-headers-`uname -r`</w:t>
      </w:r>
    </w:p>
    <w:p>
      <w:pPr>
        <w:pStyle w:val="19"/>
        <w:spacing w:line="360" w:lineRule="auto"/>
        <w:ind w:left="840" w:leftChars="400" w:firstLine="0" w:firstLineChars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思源黑体 CN Bold">
    <w:panose1 w:val="020B0800000000000000"/>
    <w:charset w:val="86"/>
    <w:family w:val="auto"/>
    <w:pitch w:val="default"/>
    <w:sig w:usb0="20000003" w:usb1="2ADF3C10" w:usb2="00000016" w:usb3="00000000" w:csb0="60060107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6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true" noChangeArrowheads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true" noChangeArrowheads="true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BC6E6D21"/>
    <w:multiLevelType w:val="singleLevel"/>
    <w:tmpl w:val="BC6E6D2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>
    <w:nsid w:val="CC90B8B6"/>
    <w:multiLevelType w:val="singleLevel"/>
    <w:tmpl w:val="CC90B8B6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F737A145"/>
    <w:multiLevelType w:val="singleLevel"/>
    <w:tmpl w:val="F737A14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>
    <w:nsid w:val="3CEA1DA9"/>
    <w:multiLevelType w:val="multilevel"/>
    <w:tmpl w:val="3CEA1DA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594C9D"/>
    <w:multiLevelType w:val="singleLevel"/>
    <w:tmpl w:val="51594C9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7">
    <w:nsid w:val="79C606A5"/>
    <w:multiLevelType w:val="multilevel"/>
    <w:tmpl w:val="79C606A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55DF9"/>
    <w:rsid w:val="000849F0"/>
    <w:rsid w:val="00092939"/>
    <w:rsid w:val="000C4ABA"/>
    <w:rsid w:val="00126145"/>
    <w:rsid w:val="00145773"/>
    <w:rsid w:val="00160164"/>
    <w:rsid w:val="0016188A"/>
    <w:rsid w:val="00163555"/>
    <w:rsid w:val="001767E6"/>
    <w:rsid w:val="00190A8D"/>
    <w:rsid w:val="001A430F"/>
    <w:rsid w:val="001B21A1"/>
    <w:rsid w:val="001B7F35"/>
    <w:rsid w:val="001D781A"/>
    <w:rsid w:val="00200F29"/>
    <w:rsid w:val="0020152D"/>
    <w:rsid w:val="00203A5B"/>
    <w:rsid w:val="002141C5"/>
    <w:rsid w:val="00232BB8"/>
    <w:rsid w:val="002333B7"/>
    <w:rsid w:val="00241F57"/>
    <w:rsid w:val="00244D42"/>
    <w:rsid w:val="0025284F"/>
    <w:rsid w:val="002D35FA"/>
    <w:rsid w:val="002F202D"/>
    <w:rsid w:val="002F4759"/>
    <w:rsid w:val="00312C1A"/>
    <w:rsid w:val="00312DD1"/>
    <w:rsid w:val="00316A7B"/>
    <w:rsid w:val="0033176D"/>
    <w:rsid w:val="003504B5"/>
    <w:rsid w:val="00350D6D"/>
    <w:rsid w:val="00380E53"/>
    <w:rsid w:val="003A2A06"/>
    <w:rsid w:val="003A66E0"/>
    <w:rsid w:val="003A6862"/>
    <w:rsid w:val="003B5E8D"/>
    <w:rsid w:val="003D60E6"/>
    <w:rsid w:val="003F58F6"/>
    <w:rsid w:val="004070E6"/>
    <w:rsid w:val="00413229"/>
    <w:rsid w:val="00427917"/>
    <w:rsid w:val="00432B82"/>
    <w:rsid w:val="00440E97"/>
    <w:rsid w:val="0044577D"/>
    <w:rsid w:val="0046088D"/>
    <w:rsid w:val="00473724"/>
    <w:rsid w:val="0048006F"/>
    <w:rsid w:val="00487911"/>
    <w:rsid w:val="00490E2E"/>
    <w:rsid w:val="004A44E8"/>
    <w:rsid w:val="004B101E"/>
    <w:rsid w:val="004C63EE"/>
    <w:rsid w:val="004C7BFA"/>
    <w:rsid w:val="004D027C"/>
    <w:rsid w:val="004D79CC"/>
    <w:rsid w:val="004E79DA"/>
    <w:rsid w:val="0051029C"/>
    <w:rsid w:val="00513181"/>
    <w:rsid w:val="005337FD"/>
    <w:rsid w:val="00553C21"/>
    <w:rsid w:val="00597118"/>
    <w:rsid w:val="005A3758"/>
    <w:rsid w:val="005C5895"/>
    <w:rsid w:val="005D680C"/>
    <w:rsid w:val="005F56A6"/>
    <w:rsid w:val="005F69E4"/>
    <w:rsid w:val="00620346"/>
    <w:rsid w:val="006329E5"/>
    <w:rsid w:val="00633B56"/>
    <w:rsid w:val="0066445D"/>
    <w:rsid w:val="0068450F"/>
    <w:rsid w:val="00690BB8"/>
    <w:rsid w:val="00690E40"/>
    <w:rsid w:val="006979AD"/>
    <w:rsid w:val="006C048D"/>
    <w:rsid w:val="006C60A2"/>
    <w:rsid w:val="006D7CA8"/>
    <w:rsid w:val="007164E8"/>
    <w:rsid w:val="00741CFC"/>
    <w:rsid w:val="0074548E"/>
    <w:rsid w:val="007566A7"/>
    <w:rsid w:val="00763814"/>
    <w:rsid w:val="00763F7E"/>
    <w:rsid w:val="00771468"/>
    <w:rsid w:val="00772742"/>
    <w:rsid w:val="00772DBC"/>
    <w:rsid w:val="00781FB0"/>
    <w:rsid w:val="00793203"/>
    <w:rsid w:val="007961D9"/>
    <w:rsid w:val="00796A2A"/>
    <w:rsid w:val="007A2A69"/>
    <w:rsid w:val="007C2C21"/>
    <w:rsid w:val="007C33E4"/>
    <w:rsid w:val="007E161A"/>
    <w:rsid w:val="007E771D"/>
    <w:rsid w:val="007F648E"/>
    <w:rsid w:val="0084517B"/>
    <w:rsid w:val="008565D7"/>
    <w:rsid w:val="00861D02"/>
    <w:rsid w:val="00862D34"/>
    <w:rsid w:val="00872250"/>
    <w:rsid w:val="008F1FCD"/>
    <w:rsid w:val="00901C4D"/>
    <w:rsid w:val="0090523B"/>
    <w:rsid w:val="00916468"/>
    <w:rsid w:val="00932A3E"/>
    <w:rsid w:val="009348C7"/>
    <w:rsid w:val="00940362"/>
    <w:rsid w:val="00956F34"/>
    <w:rsid w:val="0096003B"/>
    <w:rsid w:val="00971DDC"/>
    <w:rsid w:val="00981007"/>
    <w:rsid w:val="00982CE8"/>
    <w:rsid w:val="00992DCD"/>
    <w:rsid w:val="009D1994"/>
    <w:rsid w:val="009D4FF5"/>
    <w:rsid w:val="009D6233"/>
    <w:rsid w:val="009D63CE"/>
    <w:rsid w:val="009E748B"/>
    <w:rsid w:val="00A22250"/>
    <w:rsid w:val="00A54B22"/>
    <w:rsid w:val="00A95088"/>
    <w:rsid w:val="00AA0208"/>
    <w:rsid w:val="00AC4276"/>
    <w:rsid w:val="00AC5B03"/>
    <w:rsid w:val="00AE0B49"/>
    <w:rsid w:val="00AE7865"/>
    <w:rsid w:val="00AF4632"/>
    <w:rsid w:val="00AF6EBD"/>
    <w:rsid w:val="00B12666"/>
    <w:rsid w:val="00B27109"/>
    <w:rsid w:val="00B60B7E"/>
    <w:rsid w:val="00B71A2E"/>
    <w:rsid w:val="00B73809"/>
    <w:rsid w:val="00B8200F"/>
    <w:rsid w:val="00BC2170"/>
    <w:rsid w:val="00BC26EA"/>
    <w:rsid w:val="00BC3788"/>
    <w:rsid w:val="00BC7A53"/>
    <w:rsid w:val="00BE3310"/>
    <w:rsid w:val="00BE3399"/>
    <w:rsid w:val="00BE6C23"/>
    <w:rsid w:val="00BF0202"/>
    <w:rsid w:val="00C3231C"/>
    <w:rsid w:val="00C40AF0"/>
    <w:rsid w:val="00C50168"/>
    <w:rsid w:val="00C5020E"/>
    <w:rsid w:val="00CA4AFA"/>
    <w:rsid w:val="00CB11CD"/>
    <w:rsid w:val="00CF0A82"/>
    <w:rsid w:val="00CF1EA3"/>
    <w:rsid w:val="00D245FF"/>
    <w:rsid w:val="00D30C1C"/>
    <w:rsid w:val="00D43B2B"/>
    <w:rsid w:val="00D4431D"/>
    <w:rsid w:val="00D47FF3"/>
    <w:rsid w:val="00D6366A"/>
    <w:rsid w:val="00D70CA4"/>
    <w:rsid w:val="00D77B44"/>
    <w:rsid w:val="00D85273"/>
    <w:rsid w:val="00DA12AB"/>
    <w:rsid w:val="00DA2270"/>
    <w:rsid w:val="00DE065B"/>
    <w:rsid w:val="00DE7B54"/>
    <w:rsid w:val="00DF18F2"/>
    <w:rsid w:val="00E153F6"/>
    <w:rsid w:val="00E1669B"/>
    <w:rsid w:val="00E26FED"/>
    <w:rsid w:val="00E43842"/>
    <w:rsid w:val="00E5381C"/>
    <w:rsid w:val="00E715BB"/>
    <w:rsid w:val="00E943EE"/>
    <w:rsid w:val="00EB3D97"/>
    <w:rsid w:val="00EC194A"/>
    <w:rsid w:val="00EE1AE4"/>
    <w:rsid w:val="00F01A21"/>
    <w:rsid w:val="00F05E88"/>
    <w:rsid w:val="00F117B5"/>
    <w:rsid w:val="00F204EA"/>
    <w:rsid w:val="00F663C8"/>
    <w:rsid w:val="00F748FD"/>
    <w:rsid w:val="00F9527B"/>
    <w:rsid w:val="00FC101A"/>
    <w:rsid w:val="00FF0AAD"/>
    <w:rsid w:val="0D8352E0"/>
    <w:rsid w:val="139079E1"/>
    <w:rsid w:val="1B3F2721"/>
    <w:rsid w:val="1BFFB5EB"/>
    <w:rsid w:val="1FB72ACB"/>
    <w:rsid w:val="200C20EE"/>
    <w:rsid w:val="2BA2706C"/>
    <w:rsid w:val="2FFE57B0"/>
    <w:rsid w:val="3BFD3D4B"/>
    <w:rsid w:val="42EC15F6"/>
    <w:rsid w:val="44C70D28"/>
    <w:rsid w:val="45FC1E22"/>
    <w:rsid w:val="46E05617"/>
    <w:rsid w:val="4BFF6953"/>
    <w:rsid w:val="4D0D161D"/>
    <w:rsid w:val="4F5C036C"/>
    <w:rsid w:val="51FED7AB"/>
    <w:rsid w:val="5360ABB7"/>
    <w:rsid w:val="5363569C"/>
    <w:rsid w:val="537E2229"/>
    <w:rsid w:val="55E23EDF"/>
    <w:rsid w:val="5EFA7CCD"/>
    <w:rsid w:val="61A11148"/>
    <w:rsid w:val="64B92E40"/>
    <w:rsid w:val="65F7F5CD"/>
    <w:rsid w:val="69797C2C"/>
    <w:rsid w:val="6A5D5254"/>
    <w:rsid w:val="6ABA6B47"/>
    <w:rsid w:val="6DED8EAF"/>
    <w:rsid w:val="757DE146"/>
    <w:rsid w:val="7F7D58EC"/>
    <w:rsid w:val="7FCF63C7"/>
    <w:rsid w:val="9D4B5CFF"/>
    <w:rsid w:val="BA7B23C6"/>
    <w:rsid w:val="CC74F190"/>
    <w:rsid w:val="E7970FC9"/>
    <w:rsid w:val="E9F71EFB"/>
    <w:rsid w:val="F3FDBA4B"/>
    <w:rsid w:val="F7EF25AD"/>
    <w:rsid w:val="F95FBC1B"/>
    <w:rsid w:val="FD336CA9"/>
    <w:rsid w:val="FDBE39B8"/>
    <w:rsid w:val="FE734873"/>
    <w:rsid w:val="FF7F725D"/>
    <w:rsid w:val="FF97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00345618@zte.intra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6</Pages>
  <Words>353</Words>
  <Characters>2015</Characters>
  <Lines>16</Lines>
  <Paragraphs>4</Paragraphs>
  <TotalTime>139</TotalTime>
  <ScaleCrop>false</ScaleCrop>
  <LinksUpToDate>false</LinksUpToDate>
  <CharactersWithSpaces>2364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2023-10-28T16:23:00Z</dcterms:created>
  <dc:creator>H</dc:creator>
  <cp:lastModifiedBy>00345618@zte.intra</cp:lastModifiedBy>
  <cp:lastPrinted>2113-01-03T08:00:00Z</cp:lastPrinted>
  <dcterms:modified xsi:type="dcterms:W3CDTF">2024-12-03T17:39:51Z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